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067F7" w:rsidRDefault="005F4BF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10" w:history="1">
        <w:r w:rsidR="00A067F7" w:rsidRPr="000018CC">
          <w:rPr>
            <w:rStyle w:val="aa"/>
          </w:rPr>
          <w:t>P-BRIDGE-MIB</w:t>
        </w:r>
        <w:r w:rsidR="00A067F7">
          <w:rPr>
            <w:webHidden/>
          </w:rPr>
          <w:tab/>
        </w:r>
        <w:r w:rsidR="00A067F7">
          <w:rPr>
            <w:webHidden/>
          </w:rPr>
          <w:fldChar w:fldCharType="begin"/>
        </w:r>
        <w:r w:rsidR="00A067F7">
          <w:rPr>
            <w:webHidden/>
          </w:rPr>
          <w:instrText xml:space="preserve"> PAGEREF _Toc94099110 \h </w:instrText>
        </w:r>
        <w:r w:rsidR="00A067F7">
          <w:rPr>
            <w:webHidden/>
          </w:rPr>
        </w:r>
        <w:r w:rsidR="00A067F7">
          <w:rPr>
            <w:webHidden/>
          </w:rPr>
          <w:fldChar w:fldCharType="separate"/>
        </w:r>
        <w:r w:rsidR="00A067F7">
          <w:rPr>
            <w:webHidden/>
          </w:rPr>
          <w:t>2</w:t>
        </w:r>
        <w:r w:rsidR="00A067F7"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1" w:history="1">
        <w:r w:rsidRPr="000018CC">
          <w:rPr>
            <w:rStyle w:val="aa"/>
          </w:rPr>
          <w:t>Scalar objects of dot1dExtBase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2" w:history="1">
        <w:r w:rsidRPr="000018CC">
          <w:rPr>
            <w:rStyle w:val="aa"/>
          </w:rPr>
          <w:t>dot1dPortCapabilitiesTable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3" w:history="1">
        <w:r w:rsidRPr="000018CC">
          <w:rPr>
            <w:rStyle w:val="aa"/>
          </w:rPr>
          <w:t>dot1dPortPriorityTable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4" w:history="1">
        <w:r w:rsidRPr="000018CC">
          <w:rPr>
            <w:rStyle w:val="aa"/>
          </w:rPr>
          <w:t>dot1dUserPriorityRegenTable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5" w:history="1">
        <w:r w:rsidRPr="000018CC">
          <w:rPr>
            <w:rStyle w:val="aa"/>
          </w:rPr>
          <w:t>dot1dTrafficClassTable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6" w:history="1">
        <w:r w:rsidRPr="000018CC">
          <w:rPr>
            <w:rStyle w:val="aa"/>
          </w:rPr>
          <w:t>dot1dPortOutboundAccessPriorityTable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7" w:history="1">
        <w:r w:rsidRPr="000018CC">
          <w:rPr>
            <w:rStyle w:val="aa"/>
          </w:rPr>
          <w:t>dot1dPortGarpTable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67F7" w:rsidRDefault="00A067F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18" w:history="1">
        <w:r w:rsidRPr="000018CC">
          <w:rPr>
            <w:rStyle w:val="aa"/>
          </w:rPr>
          <w:t>dot1dPortGmrpTable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F4BF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54497" w:rsidRDefault="00454497" w:rsidP="00454497">
      <w:pPr>
        <w:pStyle w:val="1"/>
        <w:tabs>
          <w:tab w:val="num" w:pos="432"/>
        </w:tabs>
        <w:ind w:left="432" w:hanging="432"/>
        <w:jc w:val="both"/>
      </w:pPr>
      <w:bookmarkStart w:id="1" w:name="_Toc300221682"/>
      <w:bookmarkStart w:id="2" w:name="_Toc308184661"/>
      <w:bookmarkStart w:id="3" w:name="_Toc313954979"/>
      <w:bookmarkStart w:id="4" w:name="_Toc397420575"/>
      <w:bookmarkStart w:id="5" w:name="_Toc94099110"/>
      <w:r w:rsidRPr="00C45CD8">
        <w:lastRenderedPageBreak/>
        <w:t>P-BRIDGE-MIB</w:t>
      </w:r>
      <w:bookmarkEnd w:id="1"/>
      <w:bookmarkEnd w:id="2"/>
      <w:bookmarkEnd w:id="3"/>
      <w:bookmarkEnd w:id="4"/>
      <w:bookmarkEnd w:id="5"/>
    </w:p>
    <w:p w:rsidR="00454497" w:rsidRPr="00BE0ADB" w:rsidRDefault="00454497" w:rsidP="004544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00221683"/>
      <w:bookmarkStart w:id="7" w:name="_Toc308184662"/>
      <w:bookmarkStart w:id="8" w:name="_Toc313954980"/>
      <w:bookmarkStart w:id="9" w:name="_Toc397420576"/>
      <w:bookmarkStart w:id="10" w:name="_Toc94099111"/>
      <w:r w:rsidRPr="00BE0ADB">
        <w:t xml:space="preserve">Scalar objects of </w:t>
      </w:r>
      <w:bookmarkStart w:id="11" w:name="OLE_LINK10"/>
      <w:bookmarkStart w:id="12" w:name="OLE_LINK11"/>
      <w:bookmarkStart w:id="13" w:name="OLE_LINK12"/>
      <w:r w:rsidRPr="00BE0ADB">
        <w:t xml:space="preserve">dot1dExtBase </w:t>
      </w:r>
      <w:bookmarkEnd w:id="11"/>
      <w:bookmarkEnd w:id="12"/>
      <w:bookmarkEnd w:id="13"/>
      <w:r w:rsidRPr="00BE0ADB">
        <w:t>group</w:t>
      </w:r>
      <w:bookmarkEnd w:id="6"/>
      <w:bookmarkEnd w:id="7"/>
      <w:bookmarkEnd w:id="8"/>
      <w:bookmarkEnd w:id="9"/>
      <w:bookmarkEnd w:id="10"/>
    </w:p>
    <w:p w:rsidR="00454497" w:rsidRPr="00BE0ADB" w:rsidRDefault="00454497" w:rsidP="00454497">
      <w:r>
        <w:t>OID of this table is: 1.3.6.1.2.1.17.6.1.1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5449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5449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dot1dDeviceCapabilities</w:t>
            </w:r>
            <w:r>
              <w:rPr>
                <w:rFonts w:ascii="Helvetica" w:hAnsi="Helvetica" w:cs="Helvetica"/>
              </w:rPr>
              <w:t xml:space="preserve"> (1.3.6.1.2.1.17.6.1.1.1)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454497" w:rsidRPr="009540D9" w:rsidTr="0091260D">
        <w:tc>
          <w:tcPr>
            <w:tcW w:w="3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dot1dTrafficClassesEnabled</w:t>
            </w:r>
            <w:r>
              <w:rPr>
                <w:rFonts w:ascii="Helvetica" w:hAnsi="Helvetica" w:cs="Helvetica"/>
              </w:rPr>
              <w:t xml:space="preserve"> (1.3.6.1.2.1.17.6.1.1.2) </w:t>
            </w:r>
          </w:p>
        </w:tc>
        <w:tc>
          <w:tcPr>
            <w:tcW w:w="144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454497" w:rsidRPr="009540D9" w:rsidTr="0091260D">
        <w:tc>
          <w:tcPr>
            <w:tcW w:w="3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dot1dGmrpStatus</w:t>
            </w:r>
            <w:r>
              <w:rPr>
                <w:rFonts w:ascii="Helvetica" w:hAnsi="Helvetica" w:cs="Helvetica"/>
              </w:rPr>
              <w:t xml:space="preserve"> (1.3.6.1.2.1.17.6.1.1.3) </w:t>
            </w:r>
          </w:p>
        </w:tc>
        <w:tc>
          <w:tcPr>
            <w:tcW w:w="144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454497" w:rsidRPr="00BE0ADB" w:rsidRDefault="00454497" w:rsidP="004544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13954981"/>
      <w:bookmarkStart w:id="15" w:name="_Toc397420577"/>
      <w:bookmarkStart w:id="16" w:name="_Toc94099112"/>
      <w:r w:rsidRPr="00FF694C">
        <w:t>dot1dPortCapabilitiesTable</w:t>
      </w:r>
      <w:bookmarkEnd w:id="14"/>
      <w:bookmarkEnd w:id="15"/>
      <w:bookmarkEnd w:id="16"/>
      <w:r>
        <w:rPr>
          <w:rFonts w:hint="eastAsia"/>
        </w:rPr>
        <w:t xml:space="preserve"> </w:t>
      </w:r>
    </w:p>
    <w:p w:rsidR="00454497" w:rsidRPr="002A2392" w:rsidRDefault="00454497" w:rsidP="00454497">
      <w:r>
        <w:t xml:space="preserve">OID of this table is: </w:t>
      </w:r>
      <w:r w:rsidRPr="002A2392">
        <w:t>1.3.6.1.2.1.17.6.1.1.4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45449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454497" w:rsidRPr="00FE3D81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54497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7A7FD4">
              <w:rPr>
                <w:rFonts w:ascii="Helvetica" w:hAnsi="Helvetica" w:cs="Helvetica"/>
                <w:lang w:val="zh-CN"/>
              </w:rPr>
              <w:t>dot1dPortCapabilities</w:t>
            </w:r>
          </w:p>
          <w:p w:rsidR="00454497" w:rsidRPr="007A7FD4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 w:rsidRPr="00A12E28">
              <w:rPr>
                <w:rFonts w:ascii="Helvetica" w:hAnsi="Helvetica" w:cs="Helvetica"/>
              </w:rPr>
              <w:t>1.3.6.1.2.1.17.6.1.1.4.1.1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54497" w:rsidRPr="009540D9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</w:t>
            </w:r>
            <w:r w:rsidRPr="00A121E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54497" w:rsidRPr="00A121EE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21EE">
              <w:rPr>
                <w:rFonts w:ascii="Helvetica" w:hAnsi="Helvetica" w:cs="Helvetica"/>
              </w:rPr>
              <w:t>Indicates the parts of IEEE 802.1D and 802.1Q that are</w:t>
            </w:r>
          </w:p>
          <w:p w:rsidR="00454497" w:rsidRPr="00B64784" w:rsidRDefault="0045449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121EE">
              <w:rPr>
                <w:rFonts w:ascii="Helvetica" w:hAnsi="Helvetica" w:cs="Helvetica"/>
              </w:rPr>
              <w:t>optional on a per-port basis that are implemented by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A121EE">
              <w:rPr>
                <w:rFonts w:ascii="Helvetica" w:hAnsi="Helvetica" w:cs="Helvetica"/>
              </w:rPr>
              <w:t>this device and are manageable through this MIB</w:t>
            </w:r>
          </w:p>
        </w:tc>
      </w:tr>
    </w:tbl>
    <w:p w:rsidR="00FE3D81" w:rsidRPr="00BE0ADB" w:rsidRDefault="00FE3D81" w:rsidP="00FE3D81">
      <w:pPr>
        <w:pStyle w:val="2"/>
      </w:pPr>
      <w:bookmarkStart w:id="17" w:name="_Toc521939903"/>
      <w:bookmarkStart w:id="18" w:name="_Toc94099113"/>
      <w:r w:rsidRPr="00823913">
        <w:t>dot1dPortPriorityTable</w:t>
      </w:r>
      <w:bookmarkEnd w:id="17"/>
      <w:bookmarkEnd w:id="18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23913">
              <w:rPr>
                <w:rFonts w:ascii="Helvetica" w:hAnsi="Helvetica" w:cs="Helvetica"/>
                <w:lang w:val="zh-CN"/>
              </w:rPr>
              <w:t>dot1dPortDefaultUserPriority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1.3.6.1.2.1.17.6.1.2.1.1.1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9" w:name="OLE_LINK1"/>
            <w:bookmarkStart w:id="20" w:name="OLE_LINK2"/>
            <w:r w:rsidRPr="00823913">
              <w:rPr>
                <w:rFonts w:ascii="Helvetica" w:hAnsi="Helvetica" w:cs="Helvetica"/>
              </w:rPr>
              <w:t>read-write</w:t>
            </w:r>
            <w:bookmarkEnd w:id="19"/>
            <w:bookmarkEnd w:id="20"/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3D81"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bookmarkStart w:id="21" w:name="_Hlk522007602"/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dot1dPortNumTrafficClasses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1.3.6.1.2.1.17.6.1.2.1.1.2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C712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22" w:name="OLE_LINK16"/>
            <w:bookmarkStart w:id="23" w:name="OLE_LINK17"/>
            <w:r>
              <w:rPr>
                <w:rFonts w:ascii="Helvetica" w:hAnsi="Helvetica" w:cs="Helvetica" w:hint="eastAsia"/>
              </w:rPr>
              <w:t>No</w:t>
            </w:r>
            <w:bookmarkEnd w:id="22"/>
            <w:bookmarkEnd w:id="23"/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4" w:name="_Toc521939904"/>
      <w:bookmarkStart w:id="25" w:name="_Toc94099114"/>
      <w:bookmarkEnd w:id="21"/>
      <w:r w:rsidRPr="00BF4C4B">
        <w:t>dot1dUserPriorityRegenTable</w:t>
      </w:r>
      <w:bookmarkEnd w:id="24"/>
      <w:bookmarkEnd w:id="25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F4C4B">
              <w:rPr>
                <w:rFonts w:ascii="Helvetica" w:hAnsi="Helvetica" w:cs="Helvetica"/>
                <w:lang w:val="zh-CN"/>
              </w:rPr>
              <w:t>dot1dUserPriority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F4C4B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BF4C4B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BF4C4B">
              <w:rPr>
                <w:rFonts w:ascii="charset0MS Sans Serif" w:hAnsi="charset0MS Sans Serif" w:cs="charset0MS Sans Serif"/>
                <w:color w:val="000000"/>
                <w:lang w:val="zh-CN"/>
              </w:rPr>
              <w:t>dot1dRegenUserPriority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6" w:name="_Toc521939905"/>
      <w:bookmarkStart w:id="27" w:name="_Toc94099115"/>
      <w:r w:rsidRPr="00596464">
        <w:lastRenderedPageBreak/>
        <w:t>dot1dTrafficClassTable</w:t>
      </w:r>
      <w:bookmarkEnd w:id="26"/>
      <w:bookmarkEnd w:id="27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Pr="00A56399" w:rsidRDefault="00A56399" w:rsidP="00AA0E1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A56399">
              <w:rPr>
                <w:rFonts w:ascii="charset0MS Sans Serif" w:hAnsi="charset0MS Sans Serif" w:cs="charset0MS Sans Serif"/>
                <w:color w:val="000000"/>
                <w:lang w:val="zh-CN"/>
              </w:rPr>
              <w:t>dot1dPortOutboundAccessPriority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56399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59646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596464">
              <w:rPr>
                <w:rFonts w:ascii="charset0MS Sans Serif" w:hAnsi="charset0MS Sans Serif" w:cs="charset0MS Sans Serif"/>
                <w:color w:val="000000"/>
                <w:lang w:val="zh-CN"/>
              </w:rPr>
              <w:t xml:space="preserve">dot1dTrafficClass </w:t>
            </w:r>
            <w:r>
              <w:rPr>
                <w:rFonts w:ascii="Helvetica" w:hAnsi="Helvetica" w:cs="Helvetica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.1.2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343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0343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28" w:name="_Toc521939906"/>
      <w:bookmarkStart w:id="29" w:name="_Toc94099116"/>
      <w:r w:rsidRPr="00596464">
        <w:t>dot1dPortOutboundAccessPriorityTable</w:t>
      </w:r>
      <w:bookmarkEnd w:id="28"/>
      <w:bookmarkEnd w:id="29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D41BA" w:rsidRPr="007D41BA" w:rsidRDefault="007D41BA" w:rsidP="00AA0E1D">
            <w:pPr>
              <w:pStyle w:val="TableText"/>
              <w:kinsoku w:val="0"/>
              <w:textAlignment w:val="top"/>
            </w:pPr>
            <w:r w:rsidRPr="007D41BA">
              <w:rPr>
                <w:rFonts w:ascii="charset0MS Sans Serif" w:hAnsi="charset0MS Sans Serif" w:cs="charset0MS Sans Serif"/>
                <w:color w:val="000000"/>
                <w:lang w:val="zh-CN"/>
              </w:rPr>
              <w:t>dot1dPortOutboundAccessPriority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1.3.6.1.2.1.17.6.1.2.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6464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59646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30" w:name="_Toc521939907"/>
      <w:bookmarkStart w:id="31" w:name="_Toc94099117"/>
      <w:r w:rsidRPr="00A15B36">
        <w:t>dot1dPortGarpTable</w:t>
      </w:r>
      <w:bookmarkEnd w:id="30"/>
      <w:bookmarkEnd w:id="31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EC421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A15B36"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dot1dPortGarpJoinTime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dot1dPortGarpLeaveTime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EC421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dot1dPortGarpLeaveAllTime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EC4210" w:rsidP="00EC421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E3D81" w:rsidRPr="00BE0ADB" w:rsidRDefault="00FE3D81" w:rsidP="00FE3D81">
      <w:pPr>
        <w:pStyle w:val="2"/>
      </w:pPr>
      <w:bookmarkStart w:id="32" w:name="_Toc521939908"/>
      <w:bookmarkStart w:id="33" w:name="_Toc94099118"/>
      <w:r w:rsidRPr="00A15B36">
        <w:t>dot1dPortGmrpTable</w:t>
      </w:r>
      <w:bookmarkEnd w:id="32"/>
      <w:bookmarkEnd w:id="33"/>
    </w:p>
    <w:p w:rsidR="00FE3D81" w:rsidRPr="002A2392" w:rsidRDefault="00FE3D81" w:rsidP="00FE3D81">
      <w:r>
        <w:t>OID of this table is: 1.3.6.1.2.1.17.6.1.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E3D81" w:rsidRPr="009540D9" w:rsidTr="00AA0E1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dot1dPortGmrpStatus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.1.1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dot1dPortGmrpFailedRegistrations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2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34" w:name="OLE_LINK4"/>
            <w:bookmarkStart w:id="35" w:name="OLE_LINK5"/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  <w:bookmarkEnd w:id="34"/>
            <w:bookmarkEnd w:id="35"/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dot1dPortGmrpLastPduOrigin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3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  <w:tr w:rsidR="00FE3D81" w:rsidRPr="009540D9" w:rsidTr="00AA0E1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8C5A7C">
              <w:rPr>
                <w:rFonts w:ascii="charset0MS Sans Serif" w:hAnsi="charset0MS Sans Serif" w:cs="charset0MS Sans Serif"/>
                <w:color w:val="000000"/>
                <w:lang w:val="zh-CN"/>
              </w:rPr>
              <w:t>dot1dPortRestrictedGroupRegistration</w:t>
            </w:r>
          </w:p>
          <w:p w:rsidR="00FE3D81" w:rsidRPr="007A7FD4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>
              <w:rPr>
                <w:rFonts w:ascii="Helvetica" w:hAnsi="Helvetica" w:cs="Helvetica" w:hint="eastAsia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1.3.6.1.2.1.17.6.1.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1</w:t>
            </w:r>
            <w:r>
              <w:rPr>
                <w:rFonts w:ascii="charset0MS Sans Serif" w:hAnsi="charset0MS Sans Serif" w:cs="charset0MS Sans Serif"/>
                <w:color w:val="000000"/>
                <w:lang w:val="zh-CN"/>
              </w:rPr>
              <w:t>.1.</w:t>
            </w:r>
            <w:r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4</w:t>
            </w:r>
            <w:r>
              <w:rPr>
                <w:rFonts w:ascii="Helvetica" w:hAnsi="Helvetica" w:cs="Helvetica" w:hint="eastAsia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E3D81" w:rsidRPr="009540D9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5A7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E3D81" w:rsidRDefault="00AC7125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E3D81" w:rsidRPr="00A15B36" w:rsidRDefault="00FE3D81" w:rsidP="00AA0E1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 supported</w:t>
            </w:r>
          </w:p>
        </w:tc>
      </w:tr>
    </w:tbl>
    <w:p w:rsidR="00FD2180" w:rsidRPr="00FE3D81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6A" w:rsidRDefault="00E25B6A">
      <w:r>
        <w:separator/>
      </w:r>
    </w:p>
  </w:endnote>
  <w:endnote w:type="continuationSeparator" w:id="0">
    <w:p w:rsidR="00E25B6A" w:rsidRDefault="00E2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BF5">
      <w:fldChar w:fldCharType="begin"/>
    </w:r>
    <w:r>
      <w:instrText>PAGE</w:instrText>
    </w:r>
    <w:r w:rsidR="005F4BF5">
      <w:fldChar w:fldCharType="separate"/>
    </w:r>
    <w:r w:rsidR="00A067F7">
      <w:rPr>
        <w:noProof/>
      </w:rPr>
      <w:t>1</w:t>
    </w:r>
    <w:r w:rsidR="005F4BF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067F7">
      <w:fldChar w:fldCharType="begin"/>
    </w:r>
    <w:r w:rsidR="00A067F7">
      <w:instrText xml:space="preserve"> NUMPAGES  \* Arabic  \* MERGEFORMAT </w:instrText>
    </w:r>
    <w:r w:rsidR="00A067F7">
      <w:fldChar w:fldCharType="separate"/>
    </w:r>
    <w:r w:rsidR="00A067F7">
      <w:rPr>
        <w:noProof/>
      </w:rPr>
      <w:t>3</w:t>
    </w:r>
    <w:r w:rsidR="00A067F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6A" w:rsidRDefault="00E25B6A">
      <w:r>
        <w:separator/>
      </w:r>
    </w:p>
  </w:footnote>
  <w:footnote w:type="continuationSeparator" w:id="0">
    <w:p w:rsidR="00E25B6A" w:rsidRDefault="00E25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54497" w:rsidRPr="00454497">
      <w:t xml:space="preserve"> P-BRIDGE-MIB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chanyong 09350">
    <w15:presenceInfo w15:providerId="None" w15:userId="tuchanyong 09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08A6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46EB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25D9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4395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54497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BF5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7CC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538A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6826"/>
    <w:rsid w:val="007C0780"/>
    <w:rsid w:val="007C271C"/>
    <w:rsid w:val="007C425C"/>
    <w:rsid w:val="007D1B50"/>
    <w:rsid w:val="007D41BA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5BC"/>
    <w:rsid w:val="009028C6"/>
    <w:rsid w:val="0090320A"/>
    <w:rsid w:val="0090511C"/>
    <w:rsid w:val="00910C77"/>
    <w:rsid w:val="00913157"/>
    <w:rsid w:val="009149CA"/>
    <w:rsid w:val="00921704"/>
    <w:rsid w:val="0092344C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510D"/>
    <w:rsid w:val="00A067F7"/>
    <w:rsid w:val="00A06AF0"/>
    <w:rsid w:val="00A26058"/>
    <w:rsid w:val="00A3486E"/>
    <w:rsid w:val="00A41B6E"/>
    <w:rsid w:val="00A4310B"/>
    <w:rsid w:val="00A4763F"/>
    <w:rsid w:val="00A5397B"/>
    <w:rsid w:val="00A549AB"/>
    <w:rsid w:val="00A56399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125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21D7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470D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280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5B6A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4210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6917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3D81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5449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5449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5449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544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544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5449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5449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54BDC-BF14-442D-BE49-4EB5CFC0B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278</TotalTime>
  <Pages>3</Pages>
  <Words>311</Words>
  <Characters>3025</Characters>
  <Application>Microsoft Office Word</Application>
  <DocSecurity>0</DocSecurity>
  <Lines>201</Lines>
  <Paragraphs>196</Paragraphs>
  <ScaleCrop>false</ScaleCrop>
  <Company/>
  <LinksUpToDate>false</LinksUpToDate>
  <CharactersWithSpaces>3140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31</cp:revision>
  <cp:lastPrinted>2010-05-04T10:01:00Z</cp:lastPrinted>
  <dcterms:created xsi:type="dcterms:W3CDTF">2014-07-11T01:33:00Z</dcterms:created>
  <dcterms:modified xsi:type="dcterms:W3CDTF">2022-01-26T06:08:00Z</dcterms:modified>
</cp:coreProperties>
</file>